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75205" w14:textId="77777777" w:rsidR="004C43F8" w:rsidRDefault="004C43F8" w:rsidP="004C43F8">
      <w:pPr>
        <w:pStyle w:val="NoSpacing"/>
      </w:pPr>
      <w:r>
        <w:rPr>
          <w:u w:val="single"/>
        </w:rPr>
        <w:t>Henry MILLEN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5C128778" w14:textId="77777777" w:rsidR="004C43F8" w:rsidRDefault="004C43F8" w:rsidP="004C43F8">
      <w:pPr>
        <w:pStyle w:val="NoSpacing"/>
      </w:pPr>
      <w:r>
        <w:t xml:space="preserve">of </w:t>
      </w:r>
      <w:proofErr w:type="spellStart"/>
      <w:r>
        <w:t>Grendon</w:t>
      </w:r>
      <w:proofErr w:type="spellEnd"/>
      <w:r>
        <w:t>, Buckinghamshire. Butcher.</w:t>
      </w:r>
    </w:p>
    <w:p w14:paraId="4DE3F7E3" w14:textId="77777777" w:rsidR="004C43F8" w:rsidRDefault="004C43F8" w:rsidP="004C43F8">
      <w:pPr>
        <w:pStyle w:val="NoSpacing"/>
      </w:pPr>
    </w:p>
    <w:p w14:paraId="3DA98B84" w14:textId="77777777" w:rsidR="004C43F8" w:rsidRDefault="004C43F8" w:rsidP="004C43F8">
      <w:pPr>
        <w:pStyle w:val="NoSpacing"/>
      </w:pPr>
    </w:p>
    <w:p w14:paraId="2C5A2ECE" w14:textId="77777777" w:rsidR="004C43F8" w:rsidRDefault="004C43F8" w:rsidP="004C43F8">
      <w:pPr>
        <w:pStyle w:val="NoSpacing"/>
      </w:pPr>
      <w:r>
        <w:tab/>
        <w:t>1483</w:t>
      </w:r>
      <w:r>
        <w:tab/>
        <w:t>John Barton(q.v.) brought a plaint of debt against him and Thomas Whaley</w:t>
      </w:r>
    </w:p>
    <w:p w14:paraId="1AC2653D" w14:textId="77777777" w:rsidR="004C43F8" w:rsidRDefault="004C43F8" w:rsidP="004C43F8">
      <w:pPr>
        <w:pStyle w:val="NoSpacing"/>
      </w:pPr>
      <w:r>
        <w:tab/>
      </w:r>
      <w:r>
        <w:tab/>
        <w:t>of Amersham(q.v.).</w:t>
      </w:r>
    </w:p>
    <w:p w14:paraId="2EB284D1" w14:textId="2C0728F0" w:rsidR="004C43F8" w:rsidRDefault="004C43F8" w:rsidP="004C43F8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14:paraId="6D3E0FFB" w14:textId="77777777" w:rsidR="00D17D58" w:rsidRDefault="00D17D58" w:rsidP="00D17D58">
      <w:pPr>
        <w:pStyle w:val="NoSpacing"/>
        <w:ind w:left="1440" w:hanging="720"/>
      </w:pPr>
      <w:r>
        <w:t>1483</w:t>
      </w:r>
      <w:r>
        <w:tab/>
        <w:t xml:space="preserve">William Broun(q.v.) brought a plaint of debt against him, </w:t>
      </w:r>
      <w:r>
        <w:rPr>
          <w:noProof/>
        </w:rPr>
        <w:t xml:space="preserve">Morris </w:t>
      </w:r>
      <w:r w:rsidRPr="00CA0803">
        <w:rPr>
          <w:noProof/>
        </w:rPr>
        <w:t>Davy</w:t>
      </w:r>
      <w:r>
        <w:rPr>
          <w:noProof/>
        </w:rPr>
        <w:t xml:space="preserve"> </w:t>
      </w:r>
      <w:r w:rsidRPr="00CA0803">
        <w:rPr>
          <w:noProof/>
        </w:rPr>
        <w:t>of Monks Risborough</w:t>
      </w:r>
      <w:r>
        <w:rPr>
          <w:noProof/>
        </w:rPr>
        <w:t xml:space="preserve">(q.v.) and Henry </w:t>
      </w:r>
      <w:r w:rsidRPr="00CA0803">
        <w:rPr>
          <w:noProof/>
        </w:rPr>
        <w:t>Haseley</w:t>
      </w:r>
      <w:r>
        <w:rPr>
          <w:noProof/>
        </w:rPr>
        <w:t xml:space="preserve"> </w:t>
      </w:r>
      <w:r w:rsidRPr="00CA0803">
        <w:rPr>
          <w:noProof/>
        </w:rPr>
        <w:t>of</w:t>
      </w:r>
      <w:r>
        <w:rPr>
          <w:noProof/>
        </w:rPr>
        <w:t xml:space="preserve"> Worminghall(q.v.).</w:t>
      </w:r>
    </w:p>
    <w:p w14:paraId="00F7F5A4" w14:textId="77777777" w:rsidR="00D17D58" w:rsidRDefault="00D17D58" w:rsidP="00D17D58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29BA5AE7" w14:textId="77777777" w:rsidR="00D17D58" w:rsidRDefault="00D17D58" w:rsidP="004C43F8">
      <w:pPr>
        <w:pStyle w:val="NoSpacing"/>
      </w:pPr>
    </w:p>
    <w:p w14:paraId="119E0D7C" w14:textId="77777777" w:rsidR="004C43F8" w:rsidRDefault="004C43F8" w:rsidP="004C43F8">
      <w:pPr>
        <w:pStyle w:val="NoSpacing"/>
      </w:pPr>
    </w:p>
    <w:p w14:paraId="7778136D" w14:textId="77777777" w:rsidR="004C43F8" w:rsidRDefault="004C43F8" w:rsidP="004C43F8">
      <w:pPr>
        <w:pStyle w:val="NoSpacing"/>
      </w:pPr>
    </w:p>
    <w:p w14:paraId="548E4471" w14:textId="108CEC65" w:rsidR="004C43F8" w:rsidRDefault="004C43F8" w:rsidP="004C43F8">
      <w:pPr>
        <w:pStyle w:val="NoSpacing"/>
      </w:pPr>
      <w:r>
        <w:t>4 February 2017</w:t>
      </w:r>
    </w:p>
    <w:p w14:paraId="09559A6A" w14:textId="04A9E58B" w:rsidR="00D17D58" w:rsidRDefault="00D17D58" w:rsidP="004C43F8">
      <w:pPr>
        <w:pStyle w:val="NoSpacing"/>
      </w:pPr>
      <w:r>
        <w:t>17 March 2019</w:t>
      </w:r>
      <w:bookmarkStart w:id="0" w:name="_GoBack"/>
      <w:bookmarkEnd w:id="0"/>
    </w:p>
    <w:p w14:paraId="70E48907" w14:textId="77777777" w:rsidR="006B2F86" w:rsidRPr="00E71FC3" w:rsidRDefault="00D17D5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95AED" w14:textId="77777777" w:rsidR="004C43F8" w:rsidRDefault="004C43F8" w:rsidP="00E71FC3">
      <w:pPr>
        <w:spacing w:after="0" w:line="240" w:lineRule="auto"/>
      </w:pPr>
      <w:r>
        <w:separator/>
      </w:r>
    </w:p>
  </w:endnote>
  <w:endnote w:type="continuationSeparator" w:id="0">
    <w:p w14:paraId="152435A8" w14:textId="77777777" w:rsidR="004C43F8" w:rsidRDefault="004C43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A150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9B38E" w14:textId="77777777" w:rsidR="004C43F8" w:rsidRDefault="004C43F8" w:rsidP="00E71FC3">
      <w:pPr>
        <w:spacing w:after="0" w:line="240" w:lineRule="auto"/>
      </w:pPr>
      <w:r>
        <w:separator/>
      </w:r>
    </w:p>
  </w:footnote>
  <w:footnote w:type="continuationSeparator" w:id="0">
    <w:p w14:paraId="426C8CE7" w14:textId="77777777" w:rsidR="004C43F8" w:rsidRDefault="004C43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3F8"/>
    <w:rsid w:val="001A7C09"/>
    <w:rsid w:val="004C43F8"/>
    <w:rsid w:val="00577BD5"/>
    <w:rsid w:val="00656CBA"/>
    <w:rsid w:val="006A1F77"/>
    <w:rsid w:val="00733BE7"/>
    <w:rsid w:val="00AB52E8"/>
    <w:rsid w:val="00B16D3F"/>
    <w:rsid w:val="00BB41AC"/>
    <w:rsid w:val="00D17D5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0423E"/>
  <w15:chartTrackingRefBased/>
  <w15:docId w15:val="{4FA76B05-3B6A-46C4-985D-A9B904DB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C43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2017-02-05T22:43:00Z</dcterms:created>
  <dcterms:modified xsi:type="dcterms:W3CDTF">2019-03-17T09:59:00Z</dcterms:modified>
</cp:coreProperties>
</file>